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12E6B" w14:textId="77777777" w:rsidR="002A237D" w:rsidRDefault="002A237D" w:rsidP="0021511B">
      <w:pPr>
        <w:pStyle w:val="ASDEFCONTitle"/>
      </w:pPr>
      <w:r w:rsidRPr="00973A06">
        <w:t xml:space="preserve">SECURITY CLASSIFICATION </w:t>
      </w:r>
      <w:r w:rsidR="002A72DA">
        <w:t>and categorisation guide</w:t>
      </w:r>
      <w:r w:rsidRPr="00973A06">
        <w:t xml:space="preserve"> (OPTIONAL)</w:t>
      </w:r>
    </w:p>
    <w:p w14:paraId="506E7CFC" w14:textId="77777777" w:rsidR="00132787" w:rsidRDefault="00AC2BA7" w:rsidP="0021511B">
      <w:pPr>
        <w:pStyle w:val="NoteToDrafters-ASDEFCON"/>
      </w:pPr>
      <w:r>
        <w:t xml:space="preserve">Note to drafters:  </w:t>
      </w:r>
      <w:r w:rsidR="00132787">
        <w:t>A Security Classification and Categorisation Guide</w:t>
      </w:r>
      <w:r w:rsidR="00FD72DF">
        <w:t xml:space="preserve"> (SCCG)</w:t>
      </w:r>
      <w:r w:rsidR="00132787">
        <w:t xml:space="preserve"> is to be included where the</w:t>
      </w:r>
      <w:r w:rsidR="00132787" w:rsidRPr="00DA3DF8">
        <w:t xml:space="preserve"> procurement involv</w:t>
      </w:r>
      <w:r w:rsidR="00132787">
        <w:t>es</w:t>
      </w:r>
      <w:r w:rsidR="00132787" w:rsidRPr="00DA3DF8">
        <w:t xml:space="preserve"> classified information or security-protected assets</w:t>
      </w:r>
      <w:r w:rsidR="00132787">
        <w:t>.</w:t>
      </w:r>
    </w:p>
    <w:p w14:paraId="39BDBFA4" w14:textId="419BDF87" w:rsidR="003D2074" w:rsidRDefault="00AC2BA7" w:rsidP="0021511B">
      <w:pPr>
        <w:pStyle w:val="NoteToDrafters-ASDEFCON"/>
      </w:pPr>
      <w:r>
        <w:t>For information on developing a</w:t>
      </w:r>
      <w:r w:rsidR="008D09C1">
        <w:t xml:space="preserve"> SCCG refer to</w:t>
      </w:r>
      <w:r>
        <w:t xml:space="preserve"> </w:t>
      </w:r>
      <w:r w:rsidR="00C777A8" w:rsidRPr="00F73365">
        <w:t>Directorate of Security Assurance (DoSA</w:t>
      </w:r>
      <w:r w:rsidR="00C777A8">
        <w:t>) page</w:t>
      </w:r>
      <w:r w:rsidR="00C777A8" w:rsidDel="00C777A8">
        <w:t xml:space="preserve"> </w:t>
      </w:r>
      <w:r w:rsidR="00FC385A">
        <w:t>guidance on</w:t>
      </w:r>
      <w:r w:rsidR="003D2074">
        <w:t xml:space="preserve"> Business Impact Levels at: </w:t>
      </w:r>
    </w:p>
    <w:p w14:paraId="338B0F24" w14:textId="3D48BBD2" w:rsidR="00C777A8" w:rsidRPr="00F73A48" w:rsidRDefault="00C777A8" w:rsidP="00F73A48">
      <w:pPr>
        <w:pStyle w:val="NoteToDraftersBullets-ASDEFCON"/>
        <w:rPr>
          <w:color w:val="0000FF"/>
          <w:szCs w:val="40"/>
          <w:u w:val="single"/>
        </w:rPr>
      </w:pPr>
      <w:hyperlink r:id="rId7" w:history="1">
        <w:r w:rsidRPr="000D51D5">
          <w:rPr>
            <w:rStyle w:val="Hyperlink"/>
          </w:rPr>
          <w:t>https://dpeintranet-seg.defence.gov.au/guidance-compliance/security-management/policy-advice/pro</w:t>
        </w:r>
        <w:r w:rsidRPr="000D51D5">
          <w:rPr>
            <w:rStyle w:val="Hyperlink"/>
          </w:rPr>
          <w:t>j</w:t>
        </w:r>
        <w:r w:rsidRPr="000D51D5">
          <w:rPr>
            <w:rStyle w:val="Hyperlink"/>
          </w:rPr>
          <w:t>ect-security</w:t>
        </w:r>
      </w:hyperlink>
    </w:p>
    <w:p w14:paraId="3758EEC2" w14:textId="4A7DFE18" w:rsidR="00AC2BA7" w:rsidRDefault="00EB6C7B" w:rsidP="0021511B">
      <w:pPr>
        <w:pStyle w:val="NoteToDrafters-ASDEFCON"/>
      </w:pPr>
      <w:r>
        <w:t>and</w:t>
      </w:r>
      <w:r w:rsidR="00AC2BA7">
        <w:t xml:space="preserve"> contact the </w:t>
      </w:r>
      <w:r w:rsidR="00BF68AB">
        <w:t>Project Security Team at</w:t>
      </w:r>
      <w:r w:rsidR="003E1480">
        <w:t>:</w:t>
      </w:r>
      <w:r w:rsidR="00BF68AB">
        <w:t xml:space="preserve"> </w:t>
      </w:r>
      <w:hyperlink r:id="rId8" w:history="1">
        <w:r w:rsidR="0050565A" w:rsidRPr="00F73A48">
          <w:t>DSA.ProjectSecurity@defence.gov.au</w:t>
        </w:r>
      </w:hyperlink>
      <w:r w:rsidR="00AC2BA7">
        <w:t xml:space="preserve">. </w:t>
      </w:r>
    </w:p>
    <w:bookmarkStart w:id="0" w:name="_GoBack"/>
    <w:p w14:paraId="69CC4A30" w14:textId="28468724" w:rsidR="002A237D" w:rsidRPr="000B1952" w:rsidRDefault="00F73A48" w:rsidP="0021511B">
      <w:pPr>
        <w:pStyle w:val="ASDEFCONNormal"/>
        <w:rPr>
          <w:i/>
        </w:rPr>
      </w:pPr>
      <w:r>
        <w:rPr>
          <w:b/>
        </w:rPr>
        <w:fldChar w:fldCharType="begin">
          <w:ffData>
            <w:name w:val="Text1"/>
            <w:enabled/>
            <w:calcOnExit w:val="0"/>
            <w:textInput>
              <w:default w:val="[…DRAFTERS TO INSERT SECURITY CLASSIFICATION AND CATEGORISATION GUIDE PRIOR TO RELEASE OF RFT…]"/>
            </w:textInput>
          </w:ffData>
        </w:fldChar>
      </w:r>
      <w:bookmarkStart w:id="1" w:name="Text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[…DRAFTERS TO INSERT SECURITY CLASSIFICATION AND CATEGORISATION GUIDE PRIOR TO RELEASE OF RFT…]</w:t>
      </w:r>
      <w:r>
        <w:rPr>
          <w:b/>
        </w:rPr>
        <w:fldChar w:fldCharType="end"/>
      </w:r>
      <w:bookmarkEnd w:id="1"/>
      <w:bookmarkEnd w:id="0"/>
      <w:r w:rsidR="002A237D" w:rsidRPr="000B1952">
        <w:rPr>
          <w:i/>
        </w:rPr>
        <w:t>.</w:t>
      </w:r>
    </w:p>
    <w:sectPr w:rsidR="002A237D" w:rsidRPr="000B1952" w:rsidSect="004860A3">
      <w:headerReference w:type="default" r:id="rId9"/>
      <w:footerReference w:type="default" r:id="rId10"/>
      <w:pgSz w:w="11907" w:h="16840" w:code="9"/>
      <w:pgMar w:top="1191" w:right="1418" w:bottom="907" w:left="1418" w:header="567" w:footer="283" w:gutter="0"/>
      <w:paperSrc w:first="15" w:other="15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3FCC7" w14:textId="77777777" w:rsidR="00456A75" w:rsidRDefault="00456A75">
      <w:r>
        <w:separator/>
      </w:r>
    </w:p>
  </w:endnote>
  <w:endnote w:type="continuationSeparator" w:id="0">
    <w:p w14:paraId="1524684F" w14:textId="77777777" w:rsidR="00456A75" w:rsidRDefault="0045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4860A3" w14:paraId="566BF7F6" w14:textId="77777777" w:rsidTr="004860A3">
      <w:tc>
        <w:tcPr>
          <w:tcW w:w="2500" w:type="pct"/>
        </w:tcPr>
        <w:p w14:paraId="38045F55" w14:textId="1EC794FB" w:rsidR="004860A3" w:rsidRDefault="00BC1D95" w:rsidP="003639E4">
          <w:pPr>
            <w:pStyle w:val="ASDEFCONHeaderFooterLeft"/>
          </w:pPr>
          <w:fldSimple w:instr=" DOCPROPERTY Footer_Left ">
            <w:r w:rsidR="001B597C">
              <w:t>Attachment to Draft Conditions of Contract</w:t>
            </w:r>
          </w:fldSimple>
          <w:r w:rsidR="004860A3">
            <w:t xml:space="preserve"> (</w:t>
          </w:r>
          <w:r w:rsidR="00456A75">
            <w:fldChar w:fldCharType="begin"/>
          </w:r>
          <w:r w:rsidR="00456A75">
            <w:instrText xml:space="preserve"> DOCPROPERTY  Version  \* MERGEFORMAT </w:instrText>
          </w:r>
          <w:r w:rsidR="00456A75">
            <w:fldChar w:fldCharType="separate"/>
          </w:r>
          <w:r w:rsidR="008E69E7">
            <w:t>V5.3</w:t>
          </w:r>
          <w:r w:rsidR="00456A75">
            <w:fldChar w:fldCharType="end"/>
          </w:r>
          <w:r w:rsidR="004860A3">
            <w:t>)</w:t>
          </w:r>
        </w:p>
      </w:tc>
      <w:tc>
        <w:tcPr>
          <w:tcW w:w="2500" w:type="pct"/>
        </w:tcPr>
        <w:p w14:paraId="1ACA1A9F" w14:textId="02EDE4B2" w:rsidR="004860A3" w:rsidRDefault="004860A3" w:rsidP="004860A3">
          <w:pPr>
            <w:pStyle w:val="ASDEFCONHeaderFooterRight"/>
          </w:pPr>
          <w:r>
            <w:t>J-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73A48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4860A3" w14:paraId="3A733EA1" w14:textId="77777777" w:rsidTr="004860A3">
      <w:tc>
        <w:tcPr>
          <w:tcW w:w="5000" w:type="pct"/>
          <w:gridSpan w:val="2"/>
        </w:tcPr>
        <w:p w14:paraId="07148D09" w14:textId="77777777" w:rsidR="004860A3" w:rsidRDefault="00BC1D95" w:rsidP="004860A3">
          <w:pPr>
            <w:pStyle w:val="ASDEFCONHeaderFooterClassification"/>
          </w:pPr>
          <w:fldSimple w:instr=" DOCPROPERTY Classification ">
            <w:r w:rsidR="001B597C">
              <w:t>OFFICIAL</w:t>
            </w:r>
          </w:fldSimple>
        </w:p>
      </w:tc>
    </w:tr>
  </w:tbl>
  <w:p w14:paraId="72366E57" w14:textId="77777777" w:rsidR="00914A7B" w:rsidRPr="004860A3" w:rsidRDefault="00914A7B" w:rsidP="00486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7EC11" w14:textId="77777777" w:rsidR="00456A75" w:rsidRDefault="00456A75">
      <w:r>
        <w:separator/>
      </w:r>
    </w:p>
  </w:footnote>
  <w:footnote w:type="continuationSeparator" w:id="0">
    <w:p w14:paraId="4D026099" w14:textId="77777777" w:rsidR="00456A75" w:rsidRDefault="00456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4860A3" w14:paraId="46A970CB" w14:textId="77777777" w:rsidTr="004860A3">
      <w:tc>
        <w:tcPr>
          <w:tcW w:w="5000" w:type="pct"/>
          <w:gridSpan w:val="2"/>
        </w:tcPr>
        <w:p w14:paraId="0274673E" w14:textId="77777777" w:rsidR="004860A3" w:rsidRDefault="00146668" w:rsidP="004860A3">
          <w:pPr>
            <w:pStyle w:val="ASDEFCONHeaderFooterClassification"/>
          </w:pPr>
          <w:fldSimple w:instr=" DOCPROPERTY Classification ">
            <w:r w:rsidR="001B597C">
              <w:t>OFFICIAL</w:t>
            </w:r>
          </w:fldSimple>
        </w:p>
      </w:tc>
    </w:tr>
    <w:tr w:rsidR="004860A3" w14:paraId="76F755FB" w14:textId="77777777" w:rsidTr="004860A3">
      <w:tc>
        <w:tcPr>
          <w:tcW w:w="2500" w:type="pct"/>
        </w:tcPr>
        <w:p w14:paraId="6D58E939" w14:textId="77777777" w:rsidR="004860A3" w:rsidRDefault="00BC1D95" w:rsidP="004860A3">
          <w:pPr>
            <w:pStyle w:val="ASDEFCONHeaderFooterLeft"/>
          </w:pPr>
          <w:fldSimple w:instr=" DOCPROPERTY Header_Left ">
            <w:r w:rsidR="001B597C">
              <w:t>ASDEFCON (Support)</w:t>
            </w:r>
          </w:fldSimple>
        </w:p>
      </w:tc>
      <w:tc>
        <w:tcPr>
          <w:tcW w:w="2500" w:type="pct"/>
        </w:tcPr>
        <w:p w14:paraId="06F81982" w14:textId="77777777" w:rsidR="004860A3" w:rsidRDefault="00BC1D95" w:rsidP="004860A3">
          <w:pPr>
            <w:pStyle w:val="ASDEFCONHeaderFooterRight"/>
          </w:pPr>
          <w:fldSimple w:instr=" DOCPROPERTY Header_Right ">
            <w:r w:rsidR="001B597C">
              <w:t>PART 2</w:t>
            </w:r>
          </w:fldSimple>
        </w:p>
      </w:tc>
    </w:tr>
  </w:tbl>
  <w:p w14:paraId="09AA8283" w14:textId="77777777" w:rsidR="005E2536" w:rsidRPr="004860A3" w:rsidRDefault="004860A3" w:rsidP="004860A3">
    <w:pPr>
      <w:pStyle w:val="ASDEFCONTitle"/>
    </w:pPr>
    <w:r>
      <w:t>ATTACHMENT 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9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31"/>
  </w:num>
  <w:num w:numId="9">
    <w:abstractNumId w:val="18"/>
  </w:num>
  <w:num w:numId="10">
    <w:abstractNumId w:val="24"/>
  </w:num>
  <w:num w:numId="11">
    <w:abstractNumId w:val="35"/>
  </w:num>
  <w:num w:numId="12">
    <w:abstractNumId w:val="12"/>
  </w:num>
  <w:num w:numId="13">
    <w:abstractNumId w:val="15"/>
  </w:num>
  <w:num w:numId="14">
    <w:abstractNumId w:val="37"/>
  </w:num>
  <w:num w:numId="15">
    <w:abstractNumId w:val="9"/>
  </w:num>
  <w:num w:numId="16">
    <w:abstractNumId w:val="7"/>
  </w:num>
  <w:num w:numId="17">
    <w:abstractNumId w:val="2"/>
  </w:num>
  <w:num w:numId="18">
    <w:abstractNumId w:val="4"/>
  </w:num>
  <w:num w:numId="19">
    <w:abstractNumId w:val="14"/>
  </w:num>
  <w:num w:numId="20">
    <w:abstractNumId w:val="1"/>
  </w:num>
  <w:num w:numId="21">
    <w:abstractNumId w:val="20"/>
  </w:num>
  <w:num w:numId="22">
    <w:abstractNumId w:val="33"/>
  </w:num>
  <w:num w:numId="23">
    <w:abstractNumId w:val="30"/>
  </w:num>
  <w:num w:numId="24">
    <w:abstractNumId w:val="16"/>
  </w:num>
  <w:num w:numId="25">
    <w:abstractNumId w:val="34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5"/>
  </w:num>
  <w:num w:numId="30">
    <w:abstractNumId w:val="36"/>
  </w:num>
  <w:num w:numId="31">
    <w:abstractNumId w:val="13"/>
  </w:num>
  <w:num w:numId="32">
    <w:abstractNumId w:val="22"/>
  </w:num>
  <w:num w:numId="33">
    <w:abstractNumId w:val="8"/>
  </w:num>
  <w:num w:numId="34">
    <w:abstractNumId w:val="3"/>
  </w:num>
  <w:num w:numId="35">
    <w:abstractNumId w:val="26"/>
  </w:num>
  <w:num w:numId="36">
    <w:abstractNumId w:val="27"/>
  </w:num>
  <w:num w:numId="37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8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28"/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A06"/>
    <w:rsid w:val="00020E29"/>
    <w:rsid w:val="00032391"/>
    <w:rsid w:val="0006783A"/>
    <w:rsid w:val="000A0DED"/>
    <w:rsid w:val="000A299B"/>
    <w:rsid w:val="000B1952"/>
    <w:rsid w:val="000C273A"/>
    <w:rsid w:val="00132787"/>
    <w:rsid w:val="00134882"/>
    <w:rsid w:val="00135C5E"/>
    <w:rsid w:val="00146668"/>
    <w:rsid w:val="00150055"/>
    <w:rsid w:val="001B597C"/>
    <w:rsid w:val="001D3858"/>
    <w:rsid w:val="001F5C9E"/>
    <w:rsid w:val="001F7975"/>
    <w:rsid w:val="00211E7E"/>
    <w:rsid w:val="0021511B"/>
    <w:rsid w:val="0022026C"/>
    <w:rsid w:val="002357A7"/>
    <w:rsid w:val="002814E7"/>
    <w:rsid w:val="0029111F"/>
    <w:rsid w:val="00295E61"/>
    <w:rsid w:val="002A237D"/>
    <w:rsid w:val="002A72DA"/>
    <w:rsid w:val="003054B6"/>
    <w:rsid w:val="00327885"/>
    <w:rsid w:val="003639E4"/>
    <w:rsid w:val="003743EB"/>
    <w:rsid w:val="003C77BD"/>
    <w:rsid w:val="003D2074"/>
    <w:rsid w:val="003E1480"/>
    <w:rsid w:val="003E2EA9"/>
    <w:rsid w:val="004326FC"/>
    <w:rsid w:val="00433401"/>
    <w:rsid w:val="00454284"/>
    <w:rsid w:val="00456A75"/>
    <w:rsid w:val="004601F1"/>
    <w:rsid w:val="0047270C"/>
    <w:rsid w:val="004860A3"/>
    <w:rsid w:val="004B4FB9"/>
    <w:rsid w:val="004C7F30"/>
    <w:rsid w:val="004D7A58"/>
    <w:rsid w:val="0050565A"/>
    <w:rsid w:val="00531D53"/>
    <w:rsid w:val="00541337"/>
    <w:rsid w:val="00593463"/>
    <w:rsid w:val="00597B57"/>
    <w:rsid w:val="005A5CF8"/>
    <w:rsid w:val="005D05A4"/>
    <w:rsid w:val="005E2536"/>
    <w:rsid w:val="00600704"/>
    <w:rsid w:val="00611BED"/>
    <w:rsid w:val="00627E2F"/>
    <w:rsid w:val="0063098F"/>
    <w:rsid w:val="00647A47"/>
    <w:rsid w:val="006524C3"/>
    <w:rsid w:val="006B2901"/>
    <w:rsid w:val="00714FDE"/>
    <w:rsid w:val="0072396D"/>
    <w:rsid w:val="00731F44"/>
    <w:rsid w:val="00732AAC"/>
    <w:rsid w:val="007846DA"/>
    <w:rsid w:val="008401E6"/>
    <w:rsid w:val="00850ECE"/>
    <w:rsid w:val="008975EC"/>
    <w:rsid w:val="008A7EA7"/>
    <w:rsid w:val="008B3AE2"/>
    <w:rsid w:val="008D09C1"/>
    <w:rsid w:val="008E69E7"/>
    <w:rsid w:val="00914A7B"/>
    <w:rsid w:val="00973A06"/>
    <w:rsid w:val="009F7D0D"/>
    <w:rsid w:val="00A11944"/>
    <w:rsid w:val="00A178BE"/>
    <w:rsid w:val="00A44CEB"/>
    <w:rsid w:val="00A60C9D"/>
    <w:rsid w:val="00AB0081"/>
    <w:rsid w:val="00AC2BA7"/>
    <w:rsid w:val="00B54349"/>
    <w:rsid w:val="00B81524"/>
    <w:rsid w:val="00BC1D95"/>
    <w:rsid w:val="00BC47F2"/>
    <w:rsid w:val="00BC6C8A"/>
    <w:rsid w:val="00BE3EDB"/>
    <w:rsid w:val="00BF68AB"/>
    <w:rsid w:val="00C16245"/>
    <w:rsid w:val="00C45E84"/>
    <w:rsid w:val="00C4663E"/>
    <w:rsid w:val="00C777A8"/>
    <w:rsid w:val="00D04153"/>
    <w:rsid w:val="00D40543"/>
    <w:rsid w:val="00D6020E"/>
    <w:rsid w:val="00D916E2"/>
    <w:rsid w:val="00DC3E72"/>
    <w:rsid w:val="00DF106C"/>
    <w:rsid w:val="00E26C22"/>
    <w:rsid w:val="00E66438"/>
    <w:rsid w:val="00EB6C7B"/>
    <w:rsid w:val="00EE6B38"/>
    <w:rsid w:val="00EF1641"/>
    <w:rsid w:val="00F046D3"/>
    <w:rsid w:val="00F13680"/>
    <w:rsid w:val="00F370E8"/>
    <w:rsid w:val="00F60F28"/>
    <w:rsid w:val="00F61A9E"/>
    <w:rsid w:val="00F73A48"/>
    <w:rsid w:val="00F87D3B"/>
    <w:rsid w:val="00F97CB1"/>
    <w:rsid w:val="00FC385A"/>
    <w:rsid w:val="00FD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DB5A1E"/>
  <w15:docId w15:val="{9CA54956-1E18-4155-B070-9320B6EDA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A48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F73A48"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"/>
    <w:basedOn w:val="Normal"/>
    <w:next w:val="Normal"/>
    <w:link w:val="Heading2Char"/>
    <w:unhideWhenUsed/>
    <w:qFormat/>
    <w:rsid w:val="00F73A4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"/>
    <w:basedOn w:val="Normal"/>
    <w:next w:val="Normal"/>
    <w:link w:val="Heading3Char"/>
    <w:uiPriority w:val="9"/>
    <w:qFormat/>
    <w:rsid w:val="00732AAC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"/>
    <w:basedOn w:val="Normal"/>
    <w:next w:val="Normal"/>
    <w:link w:val="Heading4Char"/>
    <w:uiPriority w:val="9"/>
    <w:qFormat/>
    <w:rsid w:val="00732AAC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qFormat/>
    <w:rsid w:val="00F87D3B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F87D3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F87D3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F87D3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F87D3B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F73A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3A48"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right" w:pos="9090"/>
      </w:tabs>
      <w:spacing w:after="0"/>
    </w:pPr>
    <w:rPr>
      <w:sz w:val="16"/>
      <w:lang w:val="en-US"/>
    </w:rPr>
  </w:style>
  <w:style w:type="paragraph" w:styleId="Header">
    <w:name w:val="header"/>
    <w:basedOn w:val="Normal"/>
    <w:pPr>
      <w:tabs>
        <w:tab w:val="right" w:pos="9090"/>
      </w:tabs>
      <w:spacing w:after="0"/>
      <w:ind w:left="864" w:hanging="864"/>
    </w:pPr>
    <w:rPr>
      <w:sz w:val="16"/>
      <w:lang w:val="en-US"/>
    </w:rPr>
  </w:style>
  <w:style w:type="paragraph" w:styleId="TOC1">
    <w:name w:val="toc 1"/>
    <w:next w:val="ASDEFCONNormal"/>
    <w:autoRedefine/>
    <w:uiPriority w:val="39"/>
    <w:rsid w:val="00F73A48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F73A48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F73A48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F73A48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73A48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73A48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73A48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73A48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73A48"/>
    <w:pPr>
      <w:spacing w:after="100"/>
      <w:ind w:left="1600"/>
    </w:pPr>
  </w:style>
  <w:style w:type="table" w:styleId="TableGrid">
    <w:name w:val="Table Grid"/>
    <w:basedOn w:val="TableNormal"/>
    <w:rsid w:val="00F87D3B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F87D3B"/>
  </w:style>
  <w:style w:type="paragraph" w:customStyle="1" w:styleId="Style1">
    <w:name w:val="Style1"/>
    <w:basedOn w:val="Heading4"/>
    <w:rsid w:val="00F87D3B"/>
    <w:rPr>
      <w:b w:val="0"/>
    </w:rPr>
  </w:style>
  <w:style w:type="paragraph" w:styleId="EndnoteText">
    <w:name w:val="endnote text"/>
    <w:basedOn w:val="Normal"/>
    <w:semiHidden/>
    <w:rsid w:val="00F87D3B"/>
    <w:rPr>
      <w:szCs w:val="20"/>
    </w:rPr>
  </w:style>
  <w:style w:type="paragraph" w:styleId="BalloonText">
    <w:name w:val="Balloon Text"/>
    <w:basedOn w:val="Normal"/>
    <w:semiHidden/>
    <w:rsid w:val="002A72D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C2B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2BA7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AB0081"/>
    <w:rPr>
      <w:b/>
      <w:bCs/>
    </w:rPr>
  </w:style>
  <w:style w:type="character" w:customStyle="1" w:styleId="CommentTextChar">
    <w:name w:val="Comment Text Char"/>
    <w:link w:val="CommentText"/>
    <w:semiHidden/>
    <w:locked/>
    <w:rsid w:val="00132787"/>
    <w:rPr>
      <w:rFonts w:ascii="Arial" w:eastAsia="Calibri" w:hAnsi="Arial"/>
      <w:lang w:val="en-AU" w:eastAsia="en-US" w:bidi="ar-SA"/>
    </w:rPr>
  </w:style>
  <w:style w:type="character" w:styleId="Hyperlink">
    <w:name w:val="Hyperlink"/>
    <w:uiPriority w:val="99"/>
    <w:unhideWhenUsed/>
    <w:rsid w:val="00F73A48"/>
    <w:rPr>
      <w:color w:val="0000FF"/>
      <w:u w:val="single"/>
    </w:rPr>
  </w:style>
  <w:style w:type="paragraph" w:customStyle="1" w:styleId="COTCOCLV2-ASDEFCON">
    <w:name w:val="COT/COC LV2 - ASDEFCON"/>
    <w:basedOn w:val="ASDEFCONNormal"/>
    <w:next w:val="COTCOCLV3-ASDEFCON"/>
    <w:rsid w:val="00F73A48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73A48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73A48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73A48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F73A48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73A48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F73A48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F73A48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F73A48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link w:val="NoteToDrafters-ASDEFCONChar"/>
    <w:rsid w:val="00F73A48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73A48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73A48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73A48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73A48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73A48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73A48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73A48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F73A48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73A48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73A48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73A48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73A48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73A48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73A48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73A48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73A48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73A48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73A48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73A48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73A48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73A48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73A48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73A48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73A48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73A48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73A48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73A48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73A48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73A48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73A48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73A48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73A48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73A4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73A48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73A4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73A48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73A4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73A48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73A48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73A48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73A48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73A48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73A48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F73A48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1511B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F73A48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73A48"/>
    <w:pPr>
      <w:numPr>
        <w:numId w:val="11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73A48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73A48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73A48"/>
    <w:pPr>
      <w:numPr>
        <w:numId w:val="20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73A48"/>
    <w:pPr>
      <w:numPr>
        <w:numId w:val="21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73A48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73A48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73A48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73A48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73A48"/>
    <w:pPr>
      <w:numPr>
        <w:numId w:val="12"/>
      </w:numPr>
    </w:pPr>
  </w:style>
  <w:style w:type="paragraph" w:customStyle="1" w:styleId="Table8ptBP2-ASDEFCON">
    <w:name w:val="Table 8pt BP2 - ASDEFCON"/>
    <w:basedOn w:val="Table8ptText-ASDEFCON"/>
    <w:rsid w:val="00F73A48"/>
    <w:pPr>
      <w:numPr>
        <w:ilvl w:val="1"/>
        <w:numId w:val="1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73A48"/>
    <w:pPr>
      <w:numPr>
        <w:numId w:val="14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73A48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73A48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73A48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F73A48"/>
    <w:pPr>
      <w:numPr>
        <w:numId w:val="18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73A48"/>
    <w:pPr>
      <w:numPr>
        <w:ilvl w:val="1"/>
        <w:numId w:val="18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73A48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73A48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73A48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73A48"/>
    <w:pPr>
      <w:numPr>
        <w:numId w:val="22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73A48"/>
    <w:pPr>
      <w:numPr>
        <w:ilvl w:val="6"/>
        <w:numId w:val="13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73A48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73A48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73A48"/>
    <w:pPr>
      <w:numPr>
        <w:numId w:val="2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73A48"/>
    <w:pPr>
      <w:numPr>
        <w:numId w:val="15"/>
      </w:numPr>
    </w:pPr>
  </w:style>
  <w:style w:type="character" w:customStyle="1" w:styleId="ASDEFCONRecitalsCharChar">
    <w:name w:val="ASDEFCON Recitals Char Char"/>
    <w:link w:val="ASDEFCONRecitals"/>
    <w:rsid w:val="00F73A48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73A48"/>
    <w:pPr>
      <w:numPr>
        <w:numId w:val="16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73A48"/>
    <w:pPr>
      <w:numPr>
        <w:numId w:val="17"/>
      </w:numPr>
    </w:pPr>
    <w:rPr>
      <w:b/>
      <w:i/>
    </w:rPr>
  </w:style>
  <w:style w:type="paragraph" w:styleId="Caption">
    <w:name w:val="caption"/>
    <w:basedOn w:val="Normal"/>
    <w:next w:val="Normal"/>
    <w:qFormat/>
    <w:rsid w:val="00F73A48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73A48"/>
    <w:pPr>
      <w:numPr>
        <w:numId w:val="19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73A48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73A48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73A48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73A48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73A48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73A48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73A48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73A48"/>
    <w:pPr>
      <w:numPr>
        <w:ilvl w:val="1"/>
        <w:numId w:val="22"/>
      </w:numPr>
    </w:pPr>
  </w:style>
  <w:style w:type="character" w:customStyle="1" w:styleId="Heading2Char">
    <w:name w:val="Heading 2 Char"/>
    <w:aliases w:val="Para2 Char"/>
    <w:link w:val="Heading2"/>
    <w:rsid w:val="00F73A48"/>
    <w:rPr>
      <w:rFonts w:ascii="Cambria" w:hAnsi="Cambria"/>
      <w:b/>
      <w:bCs/>
      <w:color w:val="4F81BD"/>
      <w:sz w:val="26"/>
      <w:szCs w:val="26"/>
    </w:rPr>
  </w:style>
  <w:style w:type="paragraph" w:customStyle="1" w:styleId="ASDEFCONList">
    <w:name w:val="ASDEFCON List"/>
    <w:basedOn w:val="ASDEFCONNormal"/>
    <w:qFormat/>
    <w:rsid w:val="00F73A48"/>
    <w:pPr>
      <w:numPr>
        <w:numId w:val="2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511B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HandbookLevel2Header">
    <w:name w:val="Handbook Level 2 Header"/>
    <w:basedOn w:val="Heading2"/>
    <w:autoRedefine/>
    <w:qFormat/>
    <w:rsid w:val="00BF68AB"/>
    <w:pPr>
      <w:pBdr>
        <w:top w:val="single" w:sz="4" w:space="1" w:color="E86D1F"/>
      </w:pBdr>
      <w:spacing w:after="240"/>
    </w:pPr>
    <w:rPr>
      <w:rFonts w:ascii="Arial Bold" w:hAnsi="Arial Bold"/>
      <w:color w:val="E86D1F"/>
      <w:sz w:val="20"/>
    </w:rPr>
  </w:style>
  <w:style w:type="character" w:customStyle="1" w:styleId="Heading1Char">
    <w:name w:val="Heading 1 Char"/>
    <w:link w:val="Heading1"/>
    <w:locked/>
    <w:rsid w:val="00732AAC"/>
    <w:rPr>
      <w:rFonts w:ascii="Arial" w:hAnsi="Arial" w:cs="Arial"/>
      <w:b/>
      <w:bCs/>
      <w:kern w:val="32"/>
      <w:sz w:val="32"/>
      <w:szCs w:val="32"/>
    </w:rPr>
  </w:style>
  <w:style w:type="character" w:customStyle="1" w:styleId="NoteToDrafters-ASDEFCONChar">
    <w:name w:val="Note To Drafters - ASDEFCON Char"/>
    <w:link w:val="NoteToDrafters-ASDEFCON"/>
    <w:rsid w:val="00135C5E"/>
    <w:rPr>
      <w:rFonts w:ascii="Arial" w:hAnsi="Arial"/>
      <w:b/>
      <w:i/>
      <w:color w:val="FFFFFF"/>
      <w:szCs w:val="40"/>
      <w:shd w:val="clear" w:color="auto" w:fill="000000"/>
    </w:rPr>
  </w:style>
  <w:style w:type="paragraph" w:styleId="Subtitle">
    <w:name w:val="Subtitle"/>
    <w:basedOn w:val="Normal"/>
    <w:next w:val="Normal"/>
    <w:link w:val="SubtitleChar"/>
    <w:uiPriority w:val="99"/>
    <w:qFormat/>
    <w:rsid w:val="00732AAC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732AAC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732AAC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732AA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32AAC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"/>
    <w:link w:val="Heading3"/>
    <w:uiPriority w:val="9"/>
    <w:rsid w:val="00732AAC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"/>
    <w:link w:val="Heading4"/>
    <w:uiPriority w:val="9"/>
    <w:rsid w:val="00732AAC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732AAC"/>
    <w:pPr>
      <w:numPr>
        <w:numId w:val="37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732AAC"/>
    <w:pPr>
      <w:spacing w:after="0"/>
      <w:ind w:left="720"/>
    </w:pPr>
  </w:style>
  <w:style w:type="paragraph" w:customStyle="1" w:styleId="Bullet2">
    <w:name w:val="Bullet 2"/>
    <w:basedOn w:val="Normal"/>
    <w:rsid w:val="00732AAC"/>
    <w:pPr>
      <w:numPr>
        <w:numId w:val="44"/>
      </w:numPr>
      <w:tabs>
        <w:tab w:val="left" w:pos="1134"/>
        <w:tab w:val="left" w:pos="1701"/>
      </w:tabs>
      <w:contextualSpacing/>
      <w:jc w:val="left"/>
    </w:pPr>
  </w:style>
  <w:style w:type="character" w:styleId="FollowedHyperlink">
    <w:name w:val="FollowedHyperlink"/>
    <w:basedOn w:val="DefaultParagraphFont"/>
    <w:semiHidden/>
    <w:unhideWhenUsed/>
    <w:rsid w:val="00732A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A.ProjectSecurity@defence.gov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peintranet-seg.defence.gov.au/guidance-compliance/security-management/policy-advice/project-securit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94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(Support)</vt:lpstr>
    </vt:vector>
  </TitlesOfParts>
  <Company>Department of Defence</Company>
  <LinksUpToDate>false</LinksUpToDate>
  <CharactersWithSpaces>854</CharactersWithSpaces>
  <SharedDoc>false</SharedDoc>
  <HLinks>
    <vt:vector size="6" baseType="variant">
      <vt:variant>
        <vt:i4>7602228</vt:i4>
      </vt:variant>
      <vt:variant>
        <vt:i4>0</vt:i4>
      </vt:variant>
      <vt:variant>
        <vt:i4>0</vt:i4>
      </vt:variant>
      <vt:variant>
        <vt:i4>5</vt:i4>
      </vt:variant>
      <vt:variant>
        <vt:lpwstr>https://www.protectivesecurity.gov.au/governance/security-risk-management/Pages/Business-impact-levels.aspx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(Support)</dc:title>
  <dc:subject>Attachment to Draft Conditions of Contract</dc:subject>
  <dc:creator>ASDEFCON and Contracting Initiatives</dc:creator>
  <cp:lastModifiedBy>ACI-AP</cp:lastModifiedBy>
  <cp:revision>36</cp:revision>
  <cp:lastPrinted>2011-05-25T07:02:00Z</cp:lastPrinted>
  <dcterms:created xsi:type="dcterms:W3CDTF">2018-06-26T03:05:00Z</dcterms:created>
  <dcterms:modified xsi:type="dcterms:W3CDTF">2026-06-16T05:20:00Z</dcterms:modified>
  <cp:category>PART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BM84577909</vt:lpwstr>
  </property>
  <property fmtid="{D5CDD505-2E9C-101B-9397-08002B2CF9AE}" pid="4" name="Objective-Title">
    <vt:lpwstr>032_SPTV5.3_CATTJ_SecurityClassificationAndCategorisationGuide</vt:lpwstr>
  </property>
  <property fmtid="{D5CDD505-2E9C-101B-9397-08002B2CF9AE}" pid="5" name="Objective-Comment">
    <vt:lpwstr/>
  </property>
  <property fmtid="{D5CDD505-2E9C-101B-9397-08002B2CF9AE}" pid="6" name="Objective-CreationStamp">
    <vt:filetime>2024-12-12T04:49:57Z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2026-06-05T01:57:07Z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2.7</vt:lpwstr>
  </property>
  <property fmtid="{D5CDD505-2E9C-101B-9397-08002B2CF9AE}" pid="16" name="Objective-VersionNumber">
    <vt:i4>10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Header_Left">
    <vt:lpwstr>ASDEFCON (Support)</vt:lpwstr>
  </property>
  <property fmtid="{D5CDD505-2E9C-101B-9397-08002B2CF9AE}" pid="23" name="Header_Right">
    <vt:lpwstr>PART 2</vt:lpwstr>
  </property>
  <property fmtid="{D5CDD505-2E9C-101B-9397-08002B2CF9AE}" pid="24" name="Classification">
    <vt:lpwstr>OFFICIAL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